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7266F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BF04FC" w:rsidP="003112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66F6">
              <w:rPr>
                <w:b/>
                <w:sz w:val="26"/>
                <w:szCs w:val="26"/>
              </w:rPr>
              <w:t>202A_</w:t>
            </w:r>
            <w:r w:rsidR="003112EF">
              <w:rPr>
                <w:b/>
                <w:sz w:val="26"/>
                <w:szCs w:val="26"/>
              </w:rPr>
              <w:t>388</w:t>
            </w:r>
          </w:p>
        </w:tc>
      </w:tr>
      <w:tr w:rsidR="007266F6" w:rsidRPr="007266F6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66F6">
              <w:rPr>
                <w:b/>
                <w:sz w:val="26"/>
                <w:szCs w:val="26"/>
              </w:rPr>
              <w:t xml:space="preserve">Номер материала </w:t>
            </w:r>
            <w:r w:rsidRPr="007266F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266F6" w:rsidRDefault="00A5490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54904">
              <w:rPr>
                <w:b/>
                <w:sz w:val="26"/>
                <w:szCs w:val="26"/>
                <w:lang w:val="en-US"/>
              </w:rPr>
              <w:t>2359170</w:t>
            </w:r>
          </w:p>
        </w:tc>
      </w:tr>
    </w:tbl>
    <w:p w:rsidR="008B03D1" w:rsidRDefault="008B03D1" w:rsidP="008B03D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8B03D1" w:rsidRDefault="008B03D1" w:rsidP="008B03D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8B03D1" w:rsidRDefault="008B03D1" w:rsidP="008B03D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:rsidR="008B03D1" w:rsidRDefault="008B03D1" w:rsidP="008B03D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 /_____________ </w:t>
      </w:r>
    </w:p>
    <w:p w:rsidR="008B03D1" w:rsidRDefault="008B03D1" w:rsidP="008B03D1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 20_____ г.</w:t>
      </w:r>
    </w:p>
    <w:p w:rsidR="00B2464B" w:rsidRDefault="00B2464B" w:rsidP="00B2464B"/>
    <w:p w:rsidR="00C44B8B" w:rsidRDefault="00C44B8B" w:rsidP="00C44B8B"/>
    <w:p w:rsidR="00602FA2" w:rsidRDefault="00602FA2" w:rsidP="00C44B8B"/>
    <w:p w:rsidR="00602FA2" w:rsidRDefault="00602FA2" w:rsidP="00C44B8B"/>
    <w:p w:rsidR="00602FA2" w:rsidRPr="007266F6" w:rsidRDefault="00602FA2" w:rsidP="00C44B8B"/>
    <w:p w:rsidR="00C44B8B" w:rsidRPr="007266F6" w:rsidRDefault="00C44B8B" w:rsidP="00C44B8B"/>
    <w:p w:rsidR="00C44B8B" w:rsidRPr="007266F6" w:rsidRDefault="00C44B8B" w:rsidP="00C44B8B">
      <w:pPr>
        <w:pStyle w:val="2"/>
        <w:numPr>
          <w:ilvl w:val="0"/>
          <w:numId w:val="0"/>
        </w:numPr>
        <w:spacing w:after="120"/>
      </w:pPr>
      <w:r w:rsidRPr="007266F6">
        <w:t>ТЕХНИЧЕСКОЕ ЗАДАНИЕ</w:t>
      </w:r>
    </w:p>
    <w:p w:rsidR="00A65683" w:rsidRPr="007266F6" w:rsidRDefault="004F6968" w:rsidP="00773399">
      <w:pPr>
        <w:ind w:firstLine="0"/>
        <w:jc w:val="center"/>
        <w:rPr>
          <w:b/>
          <w:sz w:val="26"/>
          <w:szCs w:val="26"/>
        </w:rPr>
      </w:pPr>
      <w:r w:rsidRPr="007266F6">
        <w:rPr>
          <w:b/>
          <w:sz w:val="26"/>
          <w:szCs w:val="26"/>
        </w:rPr>
        <w:t xml:space="preserve">на </w:t>
      </w:r>
      <w:r w:rsidR="00612811" w:rsidRPr="007266F6">
        <w:rPr>
          <w:b/>
          <w:sz w:val="26"/>
          <w:szCs w:val="26"/>
        </w:rPr>
        <w:t xml:space="preserve">поставку </w:t>
      </w:r>
      <w:r w:rsidR="0064372C" w:rsidRPr="007266F6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266F6">
        <w:rPr>
          <w:b/>
          <w:sz w:val="26"/>
          <w:szCs w:val="26"/>
        </w:rPr>
        <w:t xml:space="preserve"> </w:t>
      </w:r>
    </w:p>
    <w:p w:rsidR="00612811" w:rsidRPr="007266F6" w:rsidRDefault="000D4743" w:rsidP="00773399">
      <w:pPr>
        <w:ind w:firstLine="0"/>
        <w:jc w:val="center"/>
        <w:rPr>
          <w:sz w:val="24"/>
          <w:szCs w:val="24"/>
        </w:rPr>
      </w:pPr>
      <w:r w:rsidRPr="007266F6">
        <w:rPr>
          <w:b/>
          <w:sz w:val="26"/>
          <w:szCs w:val="26"/>
        </w:rPr>
        <w:t>(</w:t>
      </w:r>
      <w:r w:rsidR="001A3606" w:rsidRPr="001A3606">
        <w:rPr>
          <w:b/>
          <w:sz w:val="26"/>
          <w:szCs w:val="26"/>
        </w:rPr>
        <w:t xml:space="preserve">Вязка спиральная </w:t>
      </w:r>
      <w:r w:rsidR="00A54904" w:rsidRPr="00A54904">
        <w:rPr>
          <w:b/>
          <w:sz w:val="26"/>
          <w:szCs w:val="26"/>
        </w:rPr>
        <w:t>Вязка спиральная ПВС-35/50-20-02</w:t>
      </w:r>
      <w:r w:rsidRPr="007266F6">
        <w:rPr>
          <w:b/>
          <w:sz w:val="26"/>
          <w:szCs w:val="26"/>
        </w:rPr>
        <w:t>)</w:t>
      </w:r>
      <w:r w:rsidR="00D65771">
        <w:rPr>
          <w:b/>
          <w:sz w:val="26"/>
          <w:szCs w:val="26"/>
        </w:rPr>
        <w:t xml:space="preserve"> (или эквивалент) Лот № 202A</w:t>
      </w:r>
    </w:p>
    <w:p w:rsidR="00602FA2" w:rsidRPr="00602FA2" w:rsidRDefault="00602FA2" w:rsidP="00612811">
      <w:pPr>
        <w:spacing w:line="276" w:lineRule="auto"/>
        <w:ind w:firstLine="709"/>
        <w:rPr>
          <w:sz w:val="24"/>
          <w:szCs w:val="24"/>
        </w:rPr>
      </w:pPr>
      <w:bookmarkStart w:id="0" w:name="_GoBack"/>
      <w:bookmarkEnd w:id="0"/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 xml:space="preserve">Технические требования к </w:t>
      </w:r>
      <w:r w:rsidR="000D4FD2" w:rsidRPr="007266F6">
        <w:rPr>
          <w:b/>
          <w:bCs/>
          <w:sz w:val="26"/>
          <w:szCs w:val="26"/>
        </w:rPr>
        <w:t>продукции</w:t>
      </w:r>
      <w:r w:rsidRPr="007266F6">
        <w:rPr>
          <w:b/>
          <w:bCs/>
          <w:sz w:val="26"/>
          <w:szCs w:val="26"/>
        </w:rPr>
        <w:t>.</w:t>
      </w:r>
    </w:p>
    <w:p w:rsidR="00DE1A88" w:rsidRPr="00E477C5" w:rsidRDefault="00DE1A88" w:rsidP="00DE1A8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E477C5">
        <w:rPr>
          <w:sz w:val="24"/>
          <w:szCs w:val="24"/>
        </w:rPr>
        <w:t>Технические требования номенклатуры должны соответствовать параметрам, приведенным в таблице:</w:t>
      </w:r>
    </w:p>
    <w:p w:rsidR="00DE1A88" w:rsidRPr="00B84365" w:rsidRDefault="00DE1A88" w:rsidP="00DE1A88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/>
          <w:bCs/>
          <w:sz w:val="26"/>
          <w:szCs w:val="26"/>
        </w:rPr>
      </w:pPr>
      <w:r w:rsidRPr="00E477C5">
        <w:rPr>
          <w:sz w:val="24"/>
          <w:szCs w:val="24"/>
        </w:rPr>
        <w:t>Таблица:</w:t>
      </w:r>
    </w:p>
    <w:p w:rsidR="0046480F" w:rsidRPr="007266F6" w:rsidRDefault="0046480F" w:rsidP="005A2AE7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1110"/>
        <w:gridCol w:w="1233"/>
        <w:gridCol w:w="1855"/>
        <w:gridCol w:w="1337"/>
        <w:gridCol w:w="1320"/>
        <w:gridCol w:w="1737"/>
        <w:gridCol w:w="1737"/>
      </w:tblGrid>
      <w:tr w:rsidR="006E1C33" w:rsidRPr="007266F6" w:rsidTr="002B5021">
        <w:tc>
          <w:tcPr>
            <w:tcW w:w="537" w:type="pct"/>
            <w:vAlign w:val="center"/>
            <w:hideMark/>
          </w:tcPr>
          <w:p w:rsidR="006E1C33" w:rsidRPr="000907A9" w:rsidRDefault="006E1C33" w:rsidP="002B5021">
            <w:pPr>
              <w:ind w:firstLine="0"/>
              <w:jc w:val="center"/>
            </w:pPr>
            <w:r w:rsidRPr="000907A9">
              <w:t>Марка зажима</w:t>
            </w:r>
          </w:p>
        </w:tc>
        <w:tc>
          <w:tcPr>
            <w:tcW w:w="597" w:type="pct"/>
            <w:vAlign w:val="center"/>
            <w:hideMark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Сечение провода, мм2</w:t>
            </w:r>
          </w:p>
        </w:tc>
        <w:tc>
          <w:tcPr>
            <w:tcW w:w="898" w:type="pct"/>
            <w:vAlign w:val="center"/>
            <w:hideMark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Марка провода</w:t>
            </w:r>
          </w:p>
        </w:tc>
        <w:tc>
          <w:tcPr>
            <w:tcW w:w="647" w:type="pct"/>
            <w:vAlign w:val="center"/>
            <w:hideMark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Марка изолятора</w:t>
            </w:r>
          </w:p>
        </w:tc>
        <w:tc>
          <w:tcPr>
            <w:tcW w:w="639" w:type="pct"/>
            <w:vAlign w:val="center"/>
          </w:tcPr>
          <w:p w:rsidR="006E1C33" w:rsidRPr="000907A9" w:rsidRDefault="006E1C33" w:rsidP="002B5021">
            <w:pPr>
              <w:ind w:firstLine="0"/>
              <w:jc w:val="center"/>
            </w:pPr>
            <w:r w:rsidRPr="000907A9">
              <w:t>Диаметр шейки изолятора</w:t>
            </w:r>
          </w:p>
        </w:tc>
        <w:tc>
          <w:tcPr>
            <w:tcW w:w="841" w:type="pct"/>
            <w:vAlign w:val="center"/>
          </w:tcPr>
          <w:p w:rsidR="006E1C33" w:rsidRPr="000907A9" w:rsidRDefault="006E1C33" w:rsidP="002B5021">
            <w:pPr>
              <w:ind w:firstLine="0"/>
              <w:jc w:val="center"/>
            </w:pPr>
            <w:r w:rsidRPr="000907A9">
              <w:t>Длина</w:t>
            </w:r>
          </w:p>
          <w:p w:rsidR="006E1C33" w:rsidRPr="000907A9" w:rsidRDefault="006E1C33" w:rsidP="002B5021">
            <w:pPr>
              <w:ind w:firstLine="0"/>
              <w:jc w:val="center"/>
            </w:pPr>
            <w:r w:rsidRPr="000907A9">
              <w:t>зажима</w:t>
            </w:r>
          </w:p>
        </w:tc>
        <w:tc>
          <w:tcPr>
            <w:tcW w:w="841" w:type="pct"/>
            <w:vAlign w:val="center"/>
            <w:hideMark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Цветовая маркировка</w:t>
            </w:r>
          </w:p>
        </w:tc>
      </w:tr>
      <w:tr w:rsidR="006E1C33" w:rsidRPr="007266F6" w:rsidTr="002B5021">
        <w:trPr>
          <w:trHeight w:val="595"/>
        </w:trPr>
        <w:tc>
          <w:tcPr>
            <w:tcW w:w="537" w:type="pct"/>
            <w:vAlign w:val="center"/>
          </w:tcPr>
          <w:p w:rsidR="006E1C33" w:rsidRPr="000907A9" w:rsidRDefault="006E1C33" w:rsidP="002B5021">
            <w:pPr>
              <w:ind w:firstLine="0"/>
              <w:jc w:val="center"/>
            </w:pPr>
            <w:r w:rsidRPr="000907A9">
              <w:t>ПВС-35/50-20-02</w:t>
            </w:r>
          </w:p>
        </w:tc>
        <w:tc>
          <w:tcPr>
            <w:tcW w:w="597" w:type="pct"/>
            <w:vAlign w:val="center"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35-50</w:t>
            </w:r>
          </w:p>
        </w:tc>
        <w:tc>
          <w:tcPr>
            <w:tcW w:w="898" w:type="pct"/>
            <w:vAlign w:val="center"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АЖ50, АС35/6,2</w:t>
            </w:r>
          </w:p>
        </w:tc>
        <w:tc>
          <w:tcPr>
            <w:tcW w:w="647" w:type="pct"/>
            <w:vAlign w:val="center"/>
          </w:tcPr>
          <w:p w:rsidR="006E1C33" w:rsidRPr="007266F6" w:rsidRDefault="006E1C33" w:rsidP="002B5021">
            <w:pPr>
              <w:ind w:firstLine="0"/>
              <w:jc w:val="center"/>
            </w:pPr>
            <w:r w:rsidRPr="000907A9">
              <w:t>ШФ20*, ОЛФ*, ШПФ20*</w:t>
            </w:r>
          </w:p>
        </w:tc>
        <w:tc>
          <w:tcPr>
            <w:tcW w:w="639" w:type="pct"/>
            <w:vAlign w:val="center"/>
          </w:tcPr>
          <w:p w:rsidR="006E1C33" w:rsidRDefault="006E1C33" w:rsidP="002B5021">
            <w:pPr>
              <w:ind w:firstLine="0"/>
              <w:jc w:val="center"/>
            </w:pPr>
            <w:r>
              <w:t>85 мм</w:t>
            </w:r>
          </w:p>
        </w:tc>
        <w:tc>
          <w:tcPr>
            <w:tcW w:w="841" w:type="pct"/>
            <w:vAlign w:val="center"/>
          </w:tcPr>
          <w:p w:rsidR="006E1C33" w:rsidRDefault="006E1C33" w:rsidP="002B5021">
            <w:pPr>
              <w:ind w:firstLine="0"/>
              <w:jc w:val="center"/>
            </w:pPr>
            <w:r>
              <w:t>1420 мм</w:t>
            </w:r>
          </w:p>
        </w:tc>
        <w:tc>
          <w:tcPr>
            <w:tcW w:w="841" w:type="pct"/>
            <w:vAlign w:val="center"/>
          </w:tcPr>
          <w:p w:rsidR="006E1C33" w:rsidRPr="00DA5AF9" w:rsidRDefault="006E1C33" w:rsidP="002B5021">
            <w:pPr>
              <w:ind w:firstLine="0"/>
              <w:jc w:val="center"/>
            </w:pPr>
            <w:r>
              <w:t>желтый</w:t>
            </w:r>
          </w:p>
        </w:tc>
      </w:tr>
    </w:tbl>
    <w:p w:rsidR="00FB57A3" w:rsidRPr="007266F6" w:rsidRDefault="00FB57A3" w:rsidP="00FB57A3">
      <w:pPr>
        <w:autoSpaceDE w:val="0"/>
        <w:autoSpaceDN w:val="0"/>
        <w:adjustRightInd w:val="0"/>
        <w:ind w:firstLine="0"/>
        <w:jc w:val="left"/>
      </w:pPr>
      <w:r w:rsidRPr="007266F6">
        <w:t>* - всех модификаций</w:t>
      </w:r>
    </w:p>
    <w:p w:rsidR="00FB57A3" w:rsidRPr="007266F6" w:rsidRDefault="00FB57A3" w:rsidP="00FB57A3">
      <w:pPr>
        <w:tabs>
          <w:tab w:val="left" w:pos="1134"/>
        </w:tabs>
        <w:ind w:firstLine="0"/>
      </w:pPr>
    </w:p>
    <w:p w:rsidR="00612811" w:rsidRPr="007266F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Общие требования.</w:t>
      </w:r>
      <w:r w:rsidR="00E00392" w:rsidRPr="007266F6">
        <w:rPr>
          <w:b/>
          <w:bCs/>
          <w:sz w:val="26"/>
          <w:szCs w:val="26"/>
        </w:rPr>
        <w:t xml:space="preserve"> </w:t>
      </w:r>
    </w:p>
    <w:p w:rsidR="00F64720" w:rsidRPr="007266F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2.1.</w:t>
      </w:r>
      <w:r w:rsidR="00612811" w:rsidRPr="007266F6">
        <w:rPr>
          <w:sz w:val="24"/>
          <w:szCs w:val="24"/>
        </w:rPr>
        <w:t xml:space="preserve"> </w:t>
      </w:r>
      <w:r w:rsidR="00F64720" w:rsidRPr="007266F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917889" w:rsidRPr="007266F6" w:rsidRDefault="00917889" w:rsidP="0091788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продукция должна быть новой, ранее не использованной;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0D6D0B">
        <w:rPr>
          <w:sz w:val="24"/>
          <w:szCs w:val="24"/>
        </w:rPr>
        <w:t>Россети Центр</w:t>
      </w:r>
      <w:r w:rsidRPr="007266F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0D6D0B">
        <w:rPr>
          <w:sz w:val="24"/>
          <w:szCs w:val="24"/>
        </w:rPr>
        <w:t>Россети Центр</w:t>
      </w:r>
      <w:r w:rsidRPr="007266F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«Россети»;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21CB8" w:rsidRPr="007266F6">
        <w:rPr>
          <w:sz w:val="24"/>
          <w:szCs w:val="24"/>
        </w:rPr>
        <w:t>П</w:t>
      </w:r>
      <w:r w:rsidRPr="007266F6">
        <w:rPr>
          <w:sz w:val="24"/>
          <w:szCs w:val="24"/>
        </w:rPr>
        <w:t>АО «</w:t>
      </w:r>
      <w:r w:rsidR="00B560B0" w:rsidRPr="007266F6">
        <w:rPr>
          <w:sz w:val="24"/>
          <w:szCs w:val="24"/>
        </w:rPr>
        <w:t>Россети</w:t>
      </w:r>
      <w:r w:rsidRPr="007266F6">
        <w:rPr>
          <w:sz w:val="24"/>
          <w:szCs w:val="24"/>
        </w:rPr>
        <w:t>»;</w:t>
      </w:r>
    </w:p>
    <w:p w:rsidR="00F64720" w:rsidRPr="007266F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FB11C1" w:rsidRPr="007266F6">
        <w:rPr>
          <w:sz w:val="24"/>
          <w:szCs w:val="24"/>
        </w:rPr>
        <w:t>продукции</w:t>
      </w:r>
      <w:r w:rsidRPr="007266F6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7266F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266F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7266F6">
        <w:rPr>
          <w:sz w:val="24"/>
          <w:szCs w:val="24"/>
        </w:rPr>
        <w:t>.</w:t>
      </w:r>
      <w:r w:rsidR="00F66FC0" w:rsidRPr="007266F6">
        <w:rPr>
          <w:sz w:val="24"/>
          <w:szCs w:val="24"/>
        </w:rPr>
        <w:t xml:space="preserve"> </w:t>
      </w:r>
    </w:p>
    <w:p w:rsidR="00D65771" w:rsidRPr="00790EE5" w:rsidRDefault="00843900" w:rsidP="00D65771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 w:rsidRPr="007266F6">
        <w:rPr>
          <w:sz w:val="24"/>
          <w:szCs w:val="24"/>
        </w:rPr>
        <w:tab/>
      </w:r>
      <w:r w:rsidRPr="007266F6">
        <w:rPr>
          <w:sz w:val="24"/>
          <w:szCs w:val="24"/>
        </w:rPr>
        <w:tab/>
      </w:r>
      <w:r w:rsidR="00D65771" w:rsidRPr="000907A9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:rsidR="008641F6" w:rsidRPr="007266F6" w:rsidRDefault="00D65771" w:rsidP="00D6577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843900" w:rsidRPr="007266F6">
        <w:rPr>
          <w:sz w:val="24"/>
          <w:szCs w:val="24"/>
        </w:rPr>
        <w:tab/>
        <w:t xml:space="preserve">2.3. </w:t>
      </w:r>
      <w:r w:rsidR="001C72DB" w:rsidRPr="007266F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266F6">
        <w:rPr>
          <w:sz w:val="24"/>
          <w:szCs w:val="24"/>
        </w:rPr>
        <w:t>установок» (ПУЭ) (7-е издание) и</w:t>
      </w:r>
      <w:r w:rsidR="001C72DB" w:rsidRPr="007266F6">
        <w:rPr>
          <w:sz w:val="24"/>
          <w:szCs w:val="24"/>
        </w:rPr>
        <w:t xml:space="preserve"> требованиям</w:t>
      </w:r>
      <w:r w:rsidR="00817119" w:rsidRPr="007266F6">
        <w:rPr>
          <w:sz w:val="24"/>
          <w:szCs w:val="24"/>
        </w:rPr>
        <w:t>:</w:t>
      </w:r>
      <w:r w:rsidR="001C72DB" w:rsidRPr="007266F6">
        <w:rPr>
          <w:sz w:val="24"/>
          <w:szCs w:val="24"/>
        </w:rPr>
        <w:t xml:space="preserve"> </w:t>
      </w:r>
    </w:p>
    <w:p w:rsidR="00F612AC" w:rsidRPr="007266F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266F6">
        <w:rPr>
          <w:sz w:val="24"/>
          <w:szCs w:val="24"/>
        </w:rPr>
        <w:t>.</w:t>
      </w:r>
    </w:p>
    <w:p w:rsidR="00245319" w:rsidRPr="007266F6" w:rsidRDefault="00245319" w:rsidP="0024531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266F6">
        <w:rPr>
          <w:sz w:val="24"/>
          <w:szCs w:val="24"/>
        </w:rPr>
        <w:t>2.4. Упаковка, транспортирование, условия и сроки хранения.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:rsidR="00245319" w:rsidRPr="007266F6" w:rsidRDefault="00245319" w:rsidP="00245319">
      <w:pPr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245319" w:rsidRPr="007266F6" w:rsidRDefault="00245319" w:rsidP="00245319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266F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Гарантийные обязательства.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Гарантия на поставляемую продукцию должна рас</w:t>
      </w:r>
      <w:r w:rsidR="00DE59FB">
        <w:rPr>
          <w:sz w:val="24"/>
          <w:szCs w:val="24"/>
        </w:rPr>
        <w:t>пространяться не менее чем на 60</w:t>
      </w:r>
      <w:r w:rsidRPr="007266F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266F6">
        <w:rPr>
          <w:szCs w:val="24"/>
        </w:rPr>
        <w:t>л</w:t>
      </w:r>
      <w:r w:rsidRPr="007266F6">
        <w:rPr>
          <w:sz w:val="24"/>
          <w:szCs w:val="24"/>
        </w:rPr>
        <w:t>инейн</w:t>
      </w:r>
      <w:r w:rsidRPr="007266F6">
        <w:rPr>
          <w:szCs w:val="24"/>
        </w:rPr>
        <w:t xml:space="preserve">ой </w:t>
      </w:r>
      <w:r w:rsidRPr="007266F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266F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паспорт по нормативной документации, утвержденной в установленном порядке;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245319" w:rsidRPr="007266F6" w:rsidRDefault="00245319" w:rsidP="0024531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245319" w:rsidRPr="007266F6" w:rsidRDefault="00245319" w:rsidP="002453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45319" w:rsidRPr="007266F6" w:rsidRDefault="00245319" w:rsidP="002453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266F6">
        <w:rPr>
          <w:b/>
          <w:bCs/>
          <w:sz w:val="26"/>
          <w:szCs w:val="26"/>
        </w:rPr>
        <w:t>Правила приемки продукции.</w:t>
      </w:r>
    </w:p>
    <w:p w:rsidR="00245319" w:rsidRPr="007266F6" w:rsidRDefault="00245319" w:rsidP="0024531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266F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0D6D0B">
        <w:rPr>
          <w:szCs w:val="24"/>
        </w:rPr>
        <w:t>Россети Центр</w:t>
      </w:r>
      <w:r w:rsidRPr="007266F6">
        <w:rPr>
          <w:szCs w:val="24"/>
        </w:rPr>
        <w:t>» и ответственными представителями Поставщика при получении их на склад.</w:t>
      </w:r>
    </w:p>
    <w:p w:rsidR="00245319" w:rsidRPr="007266F6" w:rsidRDefault="00245319" w:rsidP="0024531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266F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5319" w:rsidRDefault="00245319" w:rsidP="00245319">
      <w:pPr>
        <w:rPr>
          <w:noProof/>
          <w:sz w:val="26"/>
          <w:szCs w:val="26"/>
        </w:rPr>
      </w:pPr>
    </w:p>
    <w:p w:rsidR="00404ABB" w:rsidRDefault="00404ABB" w:rsidP="00404AB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______________________________________/__________________/________________                                                                                                                        </w:t>
      </w:r>
    </w:p>
    <w:p w:rsidR="00404ABB" w:rsidRDefault="00404ABB" w:rsidP="00404AB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2A6AB8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должность                                             </w:t>
      </w:r>
      <w:r w:rsidR="002A6AB8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подпись                          Фамилия И.О.         </w:t>
      </w:r>
    </w:p>
    <w:p w:rsidR="00404ABB" w:rsidRPr="007266F6" w:rsidRDefault="00404ABB" w:rsidP="00245319">
      <w:pPr>
        <w:rPr>
          <w:sz w:val="26"/>
          <w:szCs w:val="26"/>
        </w:rPr>
      </w:pPr>
    </w:p>
    <w:sectPr w:rsidR="00404ABB" w:rsidRPr="007266F6" w:rsidSect="00602FA2">
      <w:headerReference w:type="even" r:id="rId11"/>
      <w:pgSz w:w="12240" w:h="15840" w:code="1"/>
      <w:pgMar w:top="851" w:right="567" w:bottom="851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5E" w:rsidRDefault="008D615E">
      <w:r>
        <w:separator/>
      </w:r>
    </w:p>
  </w:endnote>
  <w:endnote w:type="continuationSeparator" w:id="0">
    <w:p w:rsidR="008D615E" w:rsidRDefault="008D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5E" w:rsidRDefault="008D615E">
      <w:r>
        <w:separator/>
      </w:r>
    </w:p>
  </w:footnote>
  <w:footnote w:type="continuationSeparator" w:id="0">
    <w:p w:rsidR="008D615E" w:rsidRDefault="008D6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D8B"/>
    <w:rsid w:val="000000C1"/>
    <w:rsid w:val="00000C1A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B8B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3CB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7A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743"/>
    <w:rsid w:val="000D4FD2"/>
    <w:rsid w:val="000D639C"/>
    <w:rsid w:val="000D6AFF"/>
    <w:rsid w:val="000D6C67"/>
    <w:rsid w:val="000D6D0B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0BA6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EAC"/>
    <w:rsid w:val="001A22A5"/>
    <w:rsid w:val="001A2829"/>
    <w:rsid w:val="001A2AEB"/>
    <w:rsid w:val="001A2B79"/>
    <w:rsid w:val="001A3606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9E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D24"/>
    <w:rsid w:val="00235719"/>
    <w:rsid w:val="00235926"/>
    <w:rsid w:val="00241E80"/>
    <w:rsid w:val="0024201B"/>
    <w:rsid w:val="00242C9E"/>
    <w:rsid w:val="002446B5"/>
    <w:rsid w:val="00244733"/>
    <w:rsid w:val="00245319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2ECC"/>
    <w:rsid w:val="002A3C7E"/>
    <w:rsid w:val="002A3E9F"/>
    <w:rsid w:val="002A45E7"/>
    <w:rsid w:val="002A64D3"/>
    <w:rsid w:val="002A6AB8"/>
    <w:rsid w:val="002A7741"/>
    <w:rsid w:val="002A7D7B"/>
    <w:rsid w:val="002B0030"/>
    <w:rsid w:val="002B056F"/>
    <w:rsid w:val="002B06A7"/>
    <w:rsid w:val="002B089B"/>
    <w:rsid w:val="002B2AEB"/>
    <w:rsid w:val="002B502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12EF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A6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AB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80F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11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A9E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309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AE7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95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F29"/>
    <w:rsid w:val="00602410"/>
    <w:rsid w:val="00602FA2"/>
    <w:rsid w:val="006033B0"/>
    <w:rsid w:val="0060420B"/>
    <w:rsid w:val="00605D5D"/>
    <w:rsid w:val="00605E5D"/>
    <w:rsid w:val="006109FF"/>
    <w:rsid w:val="00611F3A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9B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1C33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266F6"/>
    <w:rsid w:val="00730982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414"/>
    <w:rsid w:val="00817C7D"/>
    <w:rsid w:val="00817DAE"/>
    <w:rsid w:val="008205F9"/>
    <w:rsid w:val="00820724"/>
    <w:rsid w:val="00820924"/>
    <w:rsid w:val="00820E86"/>
    <w:rsid w:val="00821CB8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D1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3D1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5E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17889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25F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04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E70"/>
    <w:rsid w:val="00AA6FEE"/>
    <w:rsid w:val="00AA7E8E"/>
    <w:rsid w:val="00AA7EBB"/>
    <w:rsid w:val="00AB0945"/>
    <w:rsid w:val="00AB1719"/>
    <w:rsid w:val="00AB1926"/>
    <w:rsid w:val="00AB1C4B"/>
    <w:rsid w:val="00AB4C39"/>
    <w:rsid w:val="00AB505E"/>
    <w:rsid w:val="00AB7195"/>
    <w:rsid w:val="00AB74F7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09F4"/>
    <w:rsid w:val="00B2464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0B0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65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140"/>
    <w:rsid w:val="00BD2843"/>
    <w:rsid w:val="00BD2CC9"/>
    <w:rsid w:val="00BD44AD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04FC"/>
    <w:rsid w:val="00BF20ED"/>
    <w:rsid w:val="00BF3190"/>
    <w:rsid w:val="00BF31D0"/>
    <w:rsid w:val="00BF3E3E"/>
    <w:rsid w:val="00BF4767"/>
    <w:rsid w:val="00BF55CA"/>
    <w:rsid w:val="00BF612E"/>
    <w:rsid w:val="00C00C47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C61C8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77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5AF9"/>
    <w:rsid w:val="00DA6B8B"/>
    <w:rsid w:val="00DA77B6"/>
    <w:rsid w:val="00DB01EF"/>
    <w:rsid w:val="00DB332D"/>
    <w:rsid w:val="00DB44BB"/>
    <w:rsid w:val="00DB4A93"/>
    <w:rsid w:val="00DB4B90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A88"/>
    <w:rsid w:val="00DE1D88"/>
    <w:rsid w:val="00DE1FF7"/>
    <w:rsid w:val="00DE472E"/>
    <w:rsid w:val="00DE59FB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8B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1C1"/>
    <w:rsid w:val="00FB164E"/>
    <w:rsid w:val="00FB23B4"/>
    <w:rsid w:val="00FB3FB7"/>
    <w:rsid w:val="00FB4717"/>
    <w:rsid w:val="00FB4A8D"/>
    <w:rsid w:val="00FB57A3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0802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93B68C-920A-4642-B43A-75054F68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B2464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0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58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93032-7F4C-4AF0-9E7F-95BE51DD3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81A39-C7DB-4EFD-94F7-371FB7CF3A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FB977-4DA4-4F0D-84E9-D9060BE0F8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475207-9C57-4DC1-923A-3E383218B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Цыганов Глеб Александрович</cp:lastModifiedBy>
  <cp:revision>20</cp:revision>
  <cp:lastPrinted>2010-09-30T13:29:00Z</cp:lastPrinted>
  <dcterms:created xsi:type="dcterms:W3CDTF">2022-12-29T12:48:00Z</dcterms:created>
  <dcterms:modified xsi:type="dcterms:W3CDTF">2022-12-30T11:21:00Z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